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9CDFB" w14:textId="77777777" w:rsidR="00C16925" w:rsidRDefault="00C16925" w:rsidP="00C16925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#SP-98E</w:t>
      </w:r>
      <w:r>
        <w:rPr>
          <w:rFonts w:ascii="Arial" w:hAnsi="Arial" w:cs="Arial"/>
          <w:b/>
        </w:rPr>
        <w:tab/>
        <w:t>SP-221268</w:t>
      </w:r>
    </w:p>
    <w:p w14:paraId="06E1F234" w14:textId="77777777" w:rsidR="00C16925" w:rsidRDefault="00C16925" w:rsidP="00C16925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13 - 19 December 2022, Electronic meeting</w:t>
      </w:r>
    </w:p>
    <w:p w14:paraId="27C052EF" w14:textId="799FEA06" w:rsidR="00C16925" w:rsidRPr="00C16925" w:rsidRDefault="00C16925" w:rsidP="00C16925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jc w:val="both"/>
        <w:rPr>
          <w:rFonts w:ascii="Arial" w:hAnsi="Arial" w:cs="Arial"/>
          <w:b/>
        </w:rPr>
      </w:pPr>
    </w:p>
    <w:p w14:paraId="11C91B67" w14:textId="77777777" w:rsidR="00C16925" w:rsidRDefault="00C16925" w:rsidP="00C16925">
      <w:pPr>
        <w:jc w:val="both"/>
      </w:pPr>
    </w:p>
    <w:p w14:paraId="711B2082" w14:textId="183A5B31" w:rsidR="00C16925" w:rsidRDefault="00C16925" w:rsidP="00C16925">
      <w:pPr>
        <w:jc w:val="both"/>
      </w:pPr>
    </w:p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560CCC7D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E75938">
              <w:rPr>
                <w:lang w:val="en-US"/>
              </w:rPr>
              <w:t>O-2</w:t>
            </w:r>
            <w:r w:rsidR="002B3C1C">
              <w:rPr>
                <w:lang w:val="en-US"/>
              </w:rPr>
              <w:t>5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55B700D1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2B3C1C">
              <w:t xml:space="preserve">21 November </w:t>
            </w:r>
            <w:r>
              <w:t>2022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05D1AC34" w:rsidR="00915BD7" w:rsidRPr="00C34D1F" w:rsidRDefault="001F3D02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</w:t>
            </w:r>
            <w:r w:rsidR="00CF1E36" w:rsidRPr="00B0006F">
              <w:rPr>
                <w:b/>
                <w:bCs/>
              </w:rPr>
              <w:t>LS1</w:t>
            </w:r>
            <w:r w:rsidR="002B3C1C">
              <w:rPr>
                <w:b/>
                <w:bCs/>
              </w:rPr>
              <w:t>2</w:t>
            </w:r>
            <w:r w:rsidR="00A310BB" w:rsidRPr="00B0006F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77777777" w:rsidR="00C34D1F" w:rsidRPr="00C34D1F" w:rsidRDefault="00F4382D" w:rsidP="0096428B">
            <w:pPr>
              <w:spacing w:before="80"/>
            </w:pPr>
            <w:r>
              <w:t xml:space="preserve">Chairman, </w:t>
            </w:r>
            <w:r w:rsidR="00350321"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6776DBB7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692C3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0912E155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9A7A66">
              <w:rPr>
                <w:b/>
                <w:bCs/>
                <w:lang w:eastAsia="ja-JP"/>
              </w:rPr>
              <w:t>21 November</w:t>
            </w:r>
            <w:r w:rsidR="00931168">
              <w:rPr>
                <w:b/>
                <w:bCs/>
                <w:lang w:eastAsia="ja-JP"/>
              </w:rPr>
              <w:t xml:space="preserve"> 2022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1D1466FB" w:rsidR="006D3446" w:rsidRPr="00145009" w:rsidRDefault="007722D1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1</w:t>
            </w:r>
            <w:r w:rsidR="009A7A66">
              <w:rPr>
                <w:b w:val="0"/>
                <w:bCs w:val="0"/>
                <w:lang w:eastAsia="ja-JP"/>
              </w:rPr>
              <w:t xml:space="preserve"> March</w:t>
            </w:r>
            <w:r w:rsidR="00931168">
              <w:rPr>
                <w:b w:val="0"/>
                <w:bCs w:val="0"/>
                <w:lang w:eastAsia="ja-JP"/>
              </w:rPr>
              <w:t xml:space="preserve"> </w:t>
            </w:r>
            <w:r w:rsidR="00256E9F">
              <w:rPr>
                <w:b w:val="0"/>
                <w:bCs w:val="0"/>
                <w:lang w:eastAsia="ja-JP"/>
              </w:rPr>
              <w:t>202</w:t>
            </w:r>
            <w:r w:rsidR="009A7A66">
              <w:rPr>
                <w:b w:val="0"/>
                <w:bCs w:val="0"/>
                <w:lang w:eastAsia="ja-JP"/>
              </w:rPr>
              <w:t>3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62704D8F" w14:textId="77777777" w:rsidR="00C16925" w:rsidRDefault="006D3446" w:rsidP="00B43225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lastRenderedPageBreak/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  <w:r w:rsidR="0096428B"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template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</w:p>
    <w:p w14:paraId="71AF578D" w14:textId="02A72CDA" w:rsidR="00F42AB1" w:rsidRDefault="002B365D" w:rsidP="00B43225">
      <w:pPr>
        <w:ind w:left="-426"/>
        <w:rPr>
          <w:lang w:eastAsia="ja-JP"/>
        </w:rPr>
      </w:pPr>
      <w:r>
        <w:rPr>
          <w:lang w:eastAsia="ja-JP"/>
        </w:rPr>
        <w:t>Should you wish to communicate any additional information about your specifications and projects, we invite you to do so</w:t>
      </w:r>
      <w:r w:rsidR="00661042">
        <w:rPr>
          <w:lang w:eastAsia="ja-JP"/>
        </w:rPr>
        <w:t xml:space="preserve">. 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6D3446">
        <w:rPr>
          <w:lang w:eastAsia="ja-JP"/>
        </w:rPr>
        <w:t>JCA-IMT2020</w:t>
      </w:r>
      <w:r w:rsidR="006D3446"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803284">
        <w:rPr>
          <w:lang w:eastAsia="ja-JP"/>
        </w:rPr>
        <w:t>in March 2023</w:t>
      </w:r>
      <w:r w:rsidR="00D6606D">
        <w:rPr>
          <w:lang w:eastAsia="ja-JP"/>
        </w:rPr>
        <w:t xml:space="preserve"> 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meeting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E1BEE" w14:textId="77777777" w:rsidR="0001087E" w:rsidRDefault="0001087E" w:rsidP="009F5CAB">
      <w:r>
        <w:separator/>
      </w:r>
    </w:p>
  </w:endnote>
  <w:endnote w:type="continuationSeparator" w:id="0">
    <w:p w14:paraId="1C1930BE" w14:textId="77777777" w:rsidR="0001087E" w:rsidRDefault="0001087E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77158" w14:textId="77777777" w:rsidR="0001087E" w:rsidRDefault="0001087E" w:rsidP="009F5CAB">
      <w:r>
        <w:separator/>
      </w:r>
    </w:p>
  </w:footnote>
  <w:footnote w:type="continuationSeparator" w:id="0">
    <w:p w14:paraId="6464F0DC" w14:textId="77777777" w:rsidR="0001087E" w:rsidRDefault="0001087E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3AD3F497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DF276E">
      <w:rPr>
        <w:lang w:val="de-DE"/>
      </w:rPr>
      <w:t>2</w:t>
    </w:r>
    <w:r w:rsidR="007722D1" w:rsidRPr="007722D1">
      <w:rPr>
        <w:lang w:val="de-DE"/>
      </w:rPr>
      <w:t xml:space="preserve"> – Doc-O-</w:t>
    </w:r>
    <w:r w:rsidR="007722D1">
      <w:rPr>
        <w:lang w:val="de-DE"/>
      </w:rPr>
      <w:t>2</w:t>
    </w:r>
    <w:r w:rsidR="00DF276E">
      <w:rPr>
        <w:lang w:val="de-DE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D45EE"/>
    <w:rsid w:val="0010596B"/>
    <w:rsid w:val="00112A6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415794"/>
    <w:rsid w:val="00415CA3"/>
    <w:rsid w:val="00421C5B"/>
    <w:rsid w:val="0042571D"/>
    <w:rsid w:val="00465745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7A1E"/>
    <w:rsid w:val="005E010B"/>
    <w:rsid w:val="005E2C8E"/>
    <w:rsid w:val="005E4687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042"/>
    <w:rsid w:val="00661771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15510"/>
    <w:rsid w:val="00A203C1"/>
    <w:rsid w:val="00A310BB"/>
    <w:rsid w:val="00A747EC"/>
    <w:rsid w:val="00A771D3"/>
    <w:rsid w:val="00A82A14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16925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A3D47"/>
    <w:rsid w:val="00EA4DDD"/>
    <w:rsid w:val="00EC31AB"/>
    <w:rsid w:val="00ED718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6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3849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23.501_CR3734R5_(Rel-18)_TRS_URLLC</cp:lastModifiedBy>
  <cp:revision>2</cp:revision>
  <cp:lastPrinted>2017-07-10T07:48:00Z</cp:lastPrinted>
  <dcterms:created xsi:type="dcterms:W3CDTF">2022-12-05T12:14:00Z</dcterms:created>
  <dcterms:modified xsi:type="dcterms:W3CDTF">2022-12-05T12:14:00Z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